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B2312" w14:textId="19EF3659" w:rsidR="001162F6" w:rsidRDefault="004626EC" w:rsidP="001162F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FERNE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fl.1453)</w:t>
      </w:r>
    </w:p>
    <w:p w14:paraId="0904BEE4" w14:textId="3A77F2A6" w:rsidR="004626EC" w:rsidRDefault="004626EC" w:rsidP="001162F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London. </w:t>
      </w:r>
      <w:proofErr w:type="spellStart"/>
      <w:r>
        <w:rPr>
          <w:rFonts w:ascii="Times New Roman" w:hAnsi="Times New Roman" w:cs="Times New Roman"/>
          <w:sz w:val="24"/>
          <w:szCs w:val="24"/>
        </w:rPr>
        <w:t>Armourer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26A4A1AC" w14:textId="14DB1562" w:rsidR="004626EC" w:rsidRDefault="004626EC" w:rsidP="001162F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3D01889" w14:textId="514A01A1" w:rsidR="004626EC" w:rsidRDefault="004626EC" w:rsidP="001162F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C62956B" w14:textId="77777777" w:rsidR="004626EC" w:rsidRDefault="004626EC" w:rsidP="004626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1453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Thomas Lisieux, Dean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St.Paul’s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(q.v.), Nicholas Sturgeon, clerk(q.v.),</w:t>
      </w:r>
    </w:p>
    <w:p w14:paraId="1D0B1F96" w14:textId="77777777" w:rsidR="004626EC" w:rsidRDefault="004626EC" w:rsidP="004626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Roger Marsh, clerk(q.v.), and 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Falace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 as the executors of Walter</w:t>
      </w:r>
    </w:p>
    <w:p w14:paraId="4EC77EC1" w14:textId="053F750C" w:rsidR="004626EC" w:rsidRDefault="004626EC" w:rsidP="004626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Shiryngton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brought a plaint of debt against him and John </w:t>
      </w:r>
      <w:r>
        <w:rPr>
          <w:rFonts w:ascii="Times New Roman" w:hAnsi="Times New Roman" w:cs="Times New Roman"/>
          <w:sz w:val="24"/>
          <w:szCs w:val="24"/>
        </w:rPr>
        <w:t xml:space="preserve">Burgh, </w:t>
      </w:r>
    </w:p>
    <w:p w14:paraId="565693F8" w14:textId="223CE141" w:rsidR="004626EC" w:rsidRDefault="004626EC" w:rsidP="004626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Prior of Royston Priory</w:t>
      </w:r>
      <w:r>
        <w:rPr>
          <w:rFonts w:ascii="Times New Roman" w:hAnsi="Times New Roman" w:cs="Times New Roman"/>
          <w:sz w:val="24"/>
          <w:szCs w:val="24"/>
        </w:rPr>
        <w:t>(q.v.).</w:t>
      </w:r>
    </w:p>
    <w:p w14:paraId="52777379" w14:textId="77777777" w:rsidR="004626EC" w:rsidRDefault="004626EC" w:rsidP="004626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56676E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https://waalt.uh.edu/index.php/CP40/768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4B95D5C1" w14:textId="77777777" w:rsidR="004626EC" w:rsidRDefault="004626EC" w:rsidP="004626E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E361D10" w14:textId="77777777" w:rsidR="004626EC" w:rsidRDefault="004626EC" w:rsidP="004626E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D05C163" w14:textId="77777777" w:rsidR="004626EC" w:rsidRDefault="004626EC" w:rsidP="004626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May 2022</w:t>
      </w:r>
    </w:p>
    <w:p w14:paraId="1F2D70BB" w14:textId="30D8ACE3" w:rsidR="004626EC" w:rsidRPr="004626EC" w:rsidRDefault="004626EC" w:rsidP="001162F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4DBD664" w14:textId="22DEF3B2" w:rsidR="001162F6" w:rsidRPr="00D023C8" w:rsidRDefault="001162F6" w:rsidP="00D023C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4C94CD3" w14:textId="446FC41D" w:rsidR="00D023C8" w:rsidRPr="00D023C8" w:rsidRDefault="00D023C8" w:rsidP="00D023C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DFC3D0" w14:textId="25F34D13" w:rsidR="00D023C8" w:rsidRPr="00D023C8" w:rsidRDefault="00D023C8" w:rsidP="00A2763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023C8" w:rsidRPr="00D023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68152F" w14:textId="77777777" w:rsidR="00A27631" w:rsidRDefault="00A27631" w:rsidP="009139A6">
      <w:r>
        <w:separator/>
      </w:r>
    </w:p>
  </w:endnote>
  <w:endnote w:type="continuationSeparator" w:id="0">
    <w:p w14:paraId="5344139B" w14:textId="77777777" w:rsidR="00A27631" w:rsidRDefault="00A2763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2E49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227B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05C7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6587E6" w14:textId="77777777" w:rsidR="00A27631" w:rsidRDefault="00A27631" w:rsidP="009139A6">
      <w:r>
        <w:separator/>
      </w:r>
    </w:p>
  </w:footnote>
  <w:footnote w:type="continuationSeparator" w:id="0">
    <w:p w14:paraId="2E21F278" w14:textId="77777777" w:rsidR="00A27631" w:rsidRDefault="00A2763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F5B7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9976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E8A3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631"/>
    <w:rsid w:val="000666E0"/>
    <w:rsid w:val="001162F6"/>
    <w:rsid w:val="002510B7"/>
    <w:rsid w:val="00341418"/>
    <w:rsid w:val="004626EC"/>
    <w:rsid w:val="005C130B"/>
    <w:rsid w:val="0061317C"/>
    <w:rsid w:val="00826F5C"/>
    <w:rsid w:val="009139A6"/>
    <w:rsid w:val="009448BB"/>
    <w:rsid w:val="00A27631"/>
    <w:rsid w:val="00A3176C"/>
    <w:rsid w:val="00AE65F8"/>
    <w:rsid w:val="00BA00AB"/>
    <w:rsid w:val="00CB4ED9"/>
    <w:rsid w:val="00D023C8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B2B938"/>
  <w15:chartTrackingRefBased/>
  <w15:docId w15:val="{CD025978-546A-4337-8596-5A8E5C5FA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2763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276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6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24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2022-05-24T14:19:00Z</dcterms:created>
  <dcterms:modified xsi:type="dcterms:W3CDTF">2022-05-24T14:48:00Z</dcterms:modified>
</cp:coreProperties>
</file>